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de 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a tenement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Egremont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5BE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41B9B" w:rsidRDefault="00141B9B" w:rsidP="00141B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DD5B8A" w:rsidRPr="00141B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B9B" w:rsidRDefault="00141B9B" w:rsidP="00564E3C">
      <w:pPr>
        <w:spacing w:after="0" w:line="240" w:lineRule="auto"/>
      </w:pPr>
      <w:r>
        <w:separator/>
      </w:r>
    </w:p>
  </w:endnote>
  <w:endnote w:type="continuationSeparator" w:id="0">
    <w:p w:rsidR="00141B9B" w:rsidRDefault="00141B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41B9B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B9B" w:rsidRDefault="00141B9B" w:rsidP="00564E3C">
      <w:pPr>
        <w:spacing w:after="0" w:line="240" w:lineRule="auto"/>
      </w:pPr>
      <w:r>
        <w:separator/>
      </w:r>
    </w:p>
  </w:footnote>
  <w:footnote w:type="continuationSeparator" w:id="0">
    <w:p w:rsidR="00141B9B" w:rsidRDefault="00141B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B9B"/>
    <w:rsid w:val="00141B9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AA27F"/>
  <w15:chartTrackingRefBased/>
  <w15:docId w15:val="{73A1416F-D998-4795-835C-B164A7D6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41B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2015-10-24T20:02:00Z</dcterms:created>
  <dcterms:modified xsi:type="dcterms:W3CDTF">2015-10-24T20:02:00Z</dcterms:modified>
</cp:coreProperties>
</file>